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7737669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B86D5C">
        <w:rPr>
          <w:b/>
          <w:noProof/>
          <w:sz w:val="24"/>
        </w:rPr>
        <w:t>9</w:t>
      </w:r>
      <w:r w:rsidR="00A63091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0360C4" w:rsidRPr="000360C4">
        <w:rPr>
          <w:b/>
          <w:noProof/>
          <w:sz w:val="24"/>
        </w:rPr>
        <w:t>RP-230659</w:t>
      </w:r>
    </w:p>
    <w:p w14:paraId="54884D06" w14:textId="25FCA0DE" w:rsidR="006A45BA" w:rsidRPr="006A45BA" w:rsidRDefault="005B04D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Rotterdam, Netherlands, March</w:t>
      </w:r>
      <w:r w:rsidRPr="007A2A35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</w:t>
      </w:r>
      <w:r w:rsidRPr="007A2A35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</w:t>
      </w:r>
      <w:r w:rsidRPr="007A2A35">
        <w:rPr>
          <w:b/>
          <w:noProof/>
          <w:sz w:val="24"/>
        </w:rPr>
        <w:t>3rd  2023</w:t>
      </w:r>
      <w:r w:rsidR="0033027D" w:rsidRPr="0033027D">
        <w:rPr>
          <w:b/>
          <w:noProof/>
          <w:sz w:val="24"/>
        </w:rPr>
        <w:tab/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0B1B3776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31EA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1EA1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the satellite </w:t>
      </w:r>
      <w:r w:rsidR="00A63091">
        <w:rPr>
          <w:rFonts w:ascii="Arial" w:eastAsia="Batang" w:hAnsi="Arial" w:cs="Arial"/>
          <w:b/>
          <w:sz w:val="24"/>
          <w:szCs w:val="24"/>
          <w:lang w:eastAsia="zh-CN"/>
        </w:rPr>
        <w:t>Extended L-band</w:t>
      </w:r>
    </w:p>
    <w:p w14:paraId="72EE4EAE" w14:textId="71FBC4A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D682D">
        <w:rPr>
          <w:rFonts w:ascii="Arial" w:eastAsia="Batang" w:hAnsi="Arial"/>
          <w:b/>
          <w:sz w:val="24"/>
          <w:szCs w:val="24"/>
          <w:lang w:eastAsia="zh-CN"/>
        </w:rPr>
        <w:t>Discussion</w:t>
      </w:r>
    </w:p>
    <w:p w14:paraId="3B4D5782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9.1.5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6B178EC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731EA1" w:rsidRPr="00731EA1">
        <w:rPr>
          <w:sz w:val="32"/>
          <w:szCs w:val="32"/>
        </w:rPr>
        <w:t xml:space="preserve">Introduction of the satellite </w:t>
      </w:r>
      <w:r w:rsidR="001621DC">
        <w:rPr>
          <w:sz w:val="32"/>
          <w:szCs w:val="32"/>
        </w:rPr>
        <w:t>Extended L</w:t>
      </w:r>
      <w:r w:rsidR="00731EA1" w:rsidRPr="00731EA1">
        <w:rPr>
          <w:sz w:val="32"/>
          <w:szCs w:val="32"/>
        </w:rPr>
        <w:t>-band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62146CC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r w:rsidR="0095197A" w:rsidRPr="00BE43AA">
        <w:rPr>
          <w:sz w:val="32"/>
          <w:szCs w:val="32"/>
          <w:highlight w:val="yellow"/>
        </w:rPr>
        <w:t>IoT_</w:t>
      </w:r>
      <w:r w:rsidR="00410424" w:rsidRPr="00BE43AA">
        <w:rPr>
          <w:sz w:val="32"/>
          <w:szCs w:val="32"/>
          <w:highlight w:val="yellow"/>
        </w:rPr>
        <w:t>NTN_</w:t>
      </w:r>
      <w:r w:rsidR="0011523B" w:rsidRPr="00BE43AA">
        <w:rPr>
          <w:sz w:val="32"/>
          <w:szCs w:val="32"/>
          <w:highlight w:val="yellow"/>
        </w:rPr>
        <w:t>XL</w:t>
      </w:r>
      <w:r w:rsidR="00410424" w:rsidRPr="00BE43AA">
        <w:rPr>
          <w:sz w:val="32"/>
          <w:szCs w:val="32"/>
          <w:highlight w:val="yellow"/>
        </w:rPr>
        <w:t>band</w:t>
      </w:r>
      <w:r w:rsidRPr="00F5429B">
        <w:rPr>
          <w:sz w:val="32"/>
          <w:szCs w:val="32"/>
        </w:rPr>
        <w:tab/>
      </w:r>
    </w:p>
    <w:p w14:paraId="362F187B" w14:textId="77777777" w:rsidR="00D903CF" w:rsidRDefault="00D903CF" w:rsidP="00D903CF">
      <w:pPr>
        <w:pStyle w:val="Guidance"/>
      </w:pPr>
    </w:p>
    <w:p w14:paraId="47CAF668" w14:textId="77777777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80586F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17607D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6DD5C13" w14:textId="77777777" w:rsidR="008835FC" w:rsidRPr="00251D80" w:rsidRDefault="008835FC" w:rsidP="00982CD6">
            <w:pPr>
              <w:pStyle w:val="tah0"/>
            </w:pP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>RAN#92-e approved a Rel-17 Work Item in LTE_NBIOT_eMTC_NTN Release 17 in RP-211601 to address the demand for IoT. The Work Item LTE_NBIOT_eMTC_NTN included objectives to enhance RAN1, RAN2, and RAN3 specifications in Rel-17 to enable NB_IoT and eMTC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>specify RAN4 core and performance requirements applicable to the Rel-17 specifications for NB-IoT and eMTC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WI</w:t>
      </w:r>
      <w:r w:rsidR="00EC2C57">
        <w:rPr>
          <w:iCs/>
        </w:rPr>
        <w:t>s</w:t>
      </w:r>
      <w:r>
        <w:rPr>
          <w:iCs/>
        </w:rPr>
        <w:t>.</w:t>
      </w:r>
    </w:p>
    <w:p w14:paraId="4EFD697B" w14:textId="457486BB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DL (Earth-to-space)</w:t>
      </w:r>
      <w:r>
        <w:rPr>
          <w:iCs/>
        </w:rPr>
        <w:t>.</w:t>
      </w:r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77777777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>
        <w:t xml:space="preserve"> with a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r w:rsidR="00837E41" w:rsidRPr="00441355">
        <w:rPr>
          <w:iCs/>
        </w:rPr>
        <w:t>MHz</w:t>
      </w:r>
    </w:p>
    <w:p w14:paraId="00CE2232" w14:textId="77777777" w:rsidR="00BE404A" w:rsidRDefault="00BE404A" w:rsidP="00BE404A">
      <w:pPr>
        <w:pStyle w:val="B1"/>
        <w:numPr>
          <w:ilvl w:val="0"/>
          <w:numId w:val="11"/>
        </w:numPr>
        <w:rPr>
          <w:iCs/>
        </w:rPr>
      </w:pPr>
      <w:r w:rsidRPr="002505AD">
        <w:t xml:space="preserve">Category NB1 and NB2 </w:t>
      </w:r>
      <w:r w:rsidRPr="00BE404A">
        <w:rPr>
          <w:rFonts w:eastAsia="SimSun" w:hint="eastAsia"/>
          <w:lang w:val="en-US" w:eastAsia="zh-CN"/>
        </w:rPr>
        <w:t>UE</w:t>
      </w:r>
      <w:r w:rsidRPr="002505AD">
        <w:t xml:space="preserve"> </w:t>
      </w:r>
      <w:r w:rsidRPr="00BE404A">
        <w:rPr>
          <w:rFonts w:eastAsia="SimSun"/>
          <w:bCs/>
        </w:rPr>
        <w:t>operate in HD-FDD duplex mode.</w:t>
      </w:r>
    </w:p>
    <w:p w14:paraId="781EB650" w14:textId="77777777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 xml:space="preserve">UE Categories NB1, NB2, M1 with </w:t>
      </w:r>
      <w:r w:rsidRPr="00CC385F">
        <w:t xml:space="preserve">channel bandwidths as </w:t>
      </w:r>
      <w:r w:rsidR="00724C65">
        <w:t xml:space="preserve">described </w:t>
      </w:r>
      <w:r w:rsidRPr="00CC385F">
        <w:t>below</w:t>
      </w:r>
      <w:r>
        <w:t>;</w:t>
      </w:r>
    </w:p>
    <w:p w14:paraId="762B9F8F" w14:textId="77777777" w:rsidR="00BE404A" w:rsidRPr="00BE404A" w:rsidRDefault="00FF4BBE" w:rsidP="00BE404A">
      <w:pPr>
        <w:pStyle w:val="B1"/>
        <w:numPr>
          <w:ilvl w:val="0"/>
          <w:numId w:val="11"/>
        </w:numPr>
        <w:rPr>
          <w:iCs/>
        </w:rPr>
      </w:pPr>
      <w:r>
        <w:t>[</w:t>
      </w:r>
      <w:r w:rsidR="00CC385F">
        <w:t xml:space="preserve">Support channel raster </w:t>
      </w:r>
      <w:r w:rsidR="00CC385F" w:rsidRPr="0094580D">
        <w:t xml:space="preserve">points at step of </w:t>
      </w:r>
      <w:r w:rsidR="003D355B">
        <w:t>100</w:t>
      </w:r>
      <w:r w:rsidR="00CC385F" w:rsidRPr="0094580D">
        <w:t>kHz</w:t>
      </w:r>
      <w:r>
        <w:t>]</w:t>
      </w:r>
      <w:r w:rsidR="00CC385F" w:rsidRPr="0094580D">
        <w:t>;</w:t>
      </w:r>
    </w:p>
    <w:p w14:paraId="0F10A6D0" w14:textId="5DCC0012" w:rsidR="00BE404A" w:rsidRPr="00BE404A" w:rsidRDefault="003D355B" w:rsidP="00BE404A">
      <w:pPr>
        <w:pStyle w:val="B1"/>
        <w:numPr>
          <w:ilvl w:val="1"/>
          <w:numId w:val="11"/>
        </w:numPr>
        <w:rPr>
          <w:iCs/>
        </w:rPr>
      </w:pPr>
      <w:r w:rsidRPr="007A25BE">
        <w:t xml:space="preserve">NOTE: Support for </w:t>
      </w:r>
      <w:r w:rsidR="00FF4BBE">
        <w:t>smaller channel rasters should be discusse</w:t>
      </w:r>
      <w:r w:rsidR="00BE404A">
        <w:t>d;</w:t>
      </w:r>
    </w:p>
    <w:p w14:paraId="118EC05B" w14:textId="77777777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DB023F">
        <w:t>;</w:t>
      </w:r>
      <w:r w:rsidR="004C0990">
        <w:t xml:space="preserve"> </w:t>
      </w:r>
    </w:p>
    <w:p w14:paraId="1F5B4334" w14:textId="39ABDECA" w:rsidR="00BE404A" w:rsidRDefault="00BB3432" w:rsidP="00BE404A">
      <w:pPr>
        <w:pStyle w:val="B1"/>
        <w:numPr>
          <w:ilvl w:val="1"/>
          <w:numId w:val="11"/>
        </w:numPr>
        <w:rPr>
          <w:iCs/>
        </w:rPr>
      </w:pPr>
      <w:r w:rsidRPr="007A25BE">
        <w:t xml:space="preserve">NOTE: </w:t>
      </w:r>
      <w:r w:rsidR="00F4688D" w:rsidRPr="007A25BE">
        <w:t>Work on</w:t>
      </w:r>
      <w:r w:rsidR="009B628D">
        <w:t xml:space="preserve"> further</w:t>
      </w:r>
      <w:r w:rsidR="00F4688D" w:rsidRPr="007A25BE">
        <w:t xml:space="preserve"> </w:t>
      </w:r>
      <w:r w:rsidR="005E46BE" w:rsidRPr="007A25BE">
        <w:t xml:space="preserve">UE </w:t>
      </w:r>
      <w:r w:rsidRPr="007A25BE">
        <w:t xml:space="preserve">Power </w:t>
      </w:r>
      <w:r w:rsidR="009B628D">
        <w:t>C</w:t>
      </w:r>
      <w:r w:rsidRPr="007A25BE">
        <w:t>lass 2</w:t>
      </w:r>
      <w:r w:rsidR="009B628D">
        <w:t xml:space="preserve">, 1.5 and 1 </w:t>
      </w:r>
      <w:r w:rsidR="007A6AE6">
        <w:t>may</w:t>
      </w:r>
      <w:r w:rsidR="00F4688D" w:rsidRPr="007A25BE">
        <w:t xml:space="preserve"> commence based on the RAN#99 decision</w:t>
      </w:r>
      <w:r w:rsidR="005E46BE" w:rsidRPr="007A25BE">
        <w:t>.</w:t>
      </w:r>
      <w:r w:rsidR="00F4688D" w:rsidRPr="007A25BE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requirement</w:t>
      </w:r>
      <w:r>
        <w:t>s;</w:t>
      </w:r>
    </w:p>
    <w:p w14:paraId="299A5DB3" w14:textId="3A6F2BC1" w:rsidR="00886288" w:rsidRPr="00553975" w:rsidRDefault="000D251B" w:rsidP="00BE404A">
      <w:pPr>
        <w:pStyle w:val="B1"/>
        <w:numPr>
          <w:ilvl w:val="0"/>
          <w:numId w:val="11"/>
        </w:numPr>
        <w:rPr>
          <w:iCs/>
        </w:rPr>
      </w:pPr>
      <w:r>
        <w:t>Introduce the corresponding RRM requirements.</w:t>
      </w:r>
      <w:r w:rsidR="00886288">
        <w:tab/>
      </w:r>
    </w:p>
    <w:p w14:paraId="55EE53A5" w14:textId="330BB430" w:rsidR="00553975" w:rsidRDefault="00553975" w:rsidP="00553975">
      <w:pPr>
        <w:pStyle w:val="B1"/>
      </w:pPr>
    </w:p>
    <w:p w14:paraId="6DF37586" w14:textId="3C86D17E" w:rsidR="00553975" w:rsidRPr="002505AD" w:rsidRDefault="00553975" w:rsidP="00553975">
      <w:pPr>
        <w:pStyle w:val="TH"/>
      </w:pPr>
      <w:r w:rsidRPr="002505AD">
        <w:t xml:space="preserve">Table </w:t>
      </w:r>
      <w:r>
        <w:t>4.1</w:t>
      </w:r>
      <w:r w:rsidRPr="002505AD">
        <w:rPr>
          <w:rFonts w:hint="eastAsia"/>
        </w:rPr>
        <w:t>-</w:t>
      </w:r>
      <w:r w:rsidRPr="002505AD">
        <w:rPr>
          <w:rFonts w:hint="eastAsia"/>
          <w:lang w:eastAsia="zh-CN"/>
        </w:rPr>
        <w:t>1</w:t>
      </w:r>
      <w:r w:rsidRPr="002505AD">
        <w:t xml:space="preserve">: Transmission bandwidth configuration </w:t>
      </w:r>
      <w:r w:rsidRPr="002505AD">
        <w:rPr>
          <w:i/>
        </w:rPr>
        <w:t>N</w:t>
      </w:r>
      <w:r w:rsidRPr="002505AD">
        <w:rPr>
          <w:vertAlign w:val="subscript"/>
        </w:rPr>
        <w:t>RB</w:t>
      </w:r>
      <w:r w:rsidRPr="002505AD">
        <w:rPr>
          <w:rFonts w:hint="eastAsia"/>
        </w:rPr>
        <w:t xml:space="preserve">, </w:t>
      </w:r>
      <w:r w:rsidRPr="002505AD">
        <w:rPr>
          <w:rFonts w:hint="eastAsia"/>
          <w:i/>
        </w:rPr>
        <w:t>N</w:t>
      </w:r>
      <w:r w:rsidRPr="002505AD">
        <w:rPr>
          <w:rFonts w:hint="eastAsia"/>
          <w:vertAlign w:val="subscript"/>
        </w:rPr>
        <w:t>tone 15kHz</w:t>
      </w:r>
      <w:r w:rsidRPr="002505AD">
        <w:rPr>
          <w:rFonts w:hint="eastAsia"/>
        </w:rPr>
        <w:t xml:space="preserve"> and </w:t>
      </w:r>
      <w:r w:rsidRPr="002505AD">
        <w:rPr>
          <w:rFonts w:hint="eastAsia"/>
          <w:i/>
        </w:rPr>
        <w:t>N</w:t>
      </w:r>
      <w:r w:rsidRPr="002505AD">
        <w:rPr>
          <w:rFonts w:hint="eastAsia"/>
          <w:vertAlign w:val="subscript"/>
        </w:rPr>
        <w:t>tone 3.75kHz</w:t>
      </w:r>
      <w:r w:rsidRPr="002505AD">
        <w:rPr>
          <w:vertAlign w:val="subscript"/>
        </w:rPr>
        <w:t xml:space="preserve"> </w:t>
      </w:r>
      <w:r w:rsidRPr="002505AD">
        <w:t>in NB1 and NB2 channel bandwidth</w:t>
      </w:r>
    </w:p>
    <w:tbl>
      <w:tblPr>
        <w:tblW w:w="4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1800"/>
      </w:tblGrid>
      <w:tr w:rsidR="00553975" w:rsidRPr="002505AD" w14:paraId="152BC066" w14:textId="77777777" w:rsidTr="004B48A9">
        <w:trPr>
          <w:trHeight w:val="578"/>
          <w:jc w:val="center"/>
        </w:trPr>
        <w:tc>
          <w:tcPr>
            <w:tcW w:w="2480" w:type="dxa"/>
            <w:vAlign w:val="center"/>
          </w:tcPr>
          <w:p w14:paraId="2FF08FAA" w14:textId="77777777" w:rsidR="00553975" w:rsidRPr="002505AD" w:rsidRDefault="00553975" w:rsidP="004B48A9">
            <w:pPr>
              <w:pStyle w:val="TAH"/>
            </w:pPr>
            <w:r w:rsidRPr="002505AD">
              <w:t xml:space="preserve">Channel bandwidth </w:t>
            </w:r>
            <w:r w:rsidRPr="000125B5">
              <w:t>BW</w:t>
            </w:r>
            <w:r w:rsidRPr="000125B5">
              <w:rPr>
                <w:vertAlign w:val="subscript"/>
              </w:rPr>
              <w:t>Channel</w:t>
            </w:r>
            <w:r w:rsidRPr="000125B5">
              <w:rPr>
                <w:kern w:val="2"/>
              </w:rPr>
              <w:t xml:space="preserve"> </w:t>
            </w:r>
            <w:r w:rsidRPr="000125B5">
              <w:t>[kHz]</w:t>
            </w:r>
          </w:p>
        </w:tc>
        <w:tc>
          <w:tcPr>
            <w:tcW w:w="1800" w:type="dxa"/>
            <w:vAlign w:val="center"/>
          </w:tcPr>
          <w:p w14:paraId="3AC43B82" w14:textId="77777777" w:rsidR="00553975" w:rsidRPr="002505AD" w:rsidRDefault="00553975" w:rsidP="004B48A9">
            <w:pPr>
              <w:pStyle w:val="TAH"/>
            </w:pPr>
            <w:r w:rsidRPr="002505AD">
              <w:t>200</w:t>
            </w:r>
          </w:p>
        </w:tc>
      </w:tr>
      <w:tr w:rsidR="00553975" w:rsidRPr="002505AD" w14:paraId="359CFDFF" w14:textId="77777777" w:rsidTr="004B48A9">
        <w:trPr>
          <w:trHeight w:val="590"/>
          <w:jc w:val="center"/>
        </w:trPr>
        <w:tc>
          <w:tcPr>
            <w:tcW w:w="2480" w:type="dxa"/>
            <w:vAlign w:val="center"/>
          </w:tcPr>
          <w:p w14:paraId="4A80B82F" w14:textId="77777777" w:rsidR="00553975" w:rsidRPr="002505AD" w:rsidRDefault="00553975" w:rsidP="004B48A9">
            <w:pPr>
              <w:pStyle w:val="TAC"/>
            </w:pPr>
            <w:r w:rsidRPr="002505AD">
              <w:t xml:space="preserve">Transmission bandwidth configuration </w:t>
            </w:r>
            <w:r w:rsidRPr="002505AD">
              <w:rPr>
                <w:i/>
              </w:rPr>
              <w:t>N</w:t>
            </w:r>
            <w:r w:rsidRPr="002505AD">
              <w:rPr>
                <w:vertAlign w:val="subscript"/>
              </w:rPr>
              <w:t>RB</w:t>
            </w:r>
          </w:p>
        </w:tc>
        <w:tc>
          <w:tcPr>
            <w:tcW w:w="1800" w:type="dxa"/>
            <w:vAlign w:val="center"/>
          </w:tcPr>
          <w:p w14:paraId="4726C694" w14:textId="77777777" w:rsidR="00553975" w:rsidRPr="002505AD" w:rsidRDefault="00553975" w:rsidP="004B48A9">
            <w:pPr>
              <w:pStyle w:val="TAC"/>
            </w:pPr>
            <w:r w:rsidRPr="002505AD">
              <w:t>1</w:t>
            </w:r>
          </w:p>
        </w:tc>
      </w:tr>
      <w:tr w:rsidR="00553975" w:rsidRPr="002505AD" w14:paraId="26433657" w14:textId="77777777" w:rsidTr="004B48A9">
        <w:trPr>
          <w:trHeight w:val="590"/>
          <w:jc w:val="center"/>
        </w:trPr>
        <w:tc>
          <w:tcPr>
            <w:tcW w:w="2480" w:type="dxa"/>
            <w:vAlign w:val="center"/>
          </w:tcPr>
          <w:p w14:paraId="62C8FE7E" w14:textId="77777777" w:rsidR="00553975" w:rsidRPr="002505AD" w:rsidRDefault="00553975" w:rsidP="004B48A9">
            <w:pPr>
              <w:pStyle w:val="TAC"/>
            </w:pPr>
            <w:r w:rsidRPr="002505AD">
              <w:t xml:space="preserve">Transmission bandwidth configuration </w:t>
            </w:r>
            <w:r w:rsidRPr="002505AD">
              <w:rPr>
                <w:i/>
              </w:rPr>
              <w:t>N</w:t>
            </w:r>
            <w:r w:rsidRPr="002505AD">
              <w:rPr>
                <w:vertAlign w:val="subscript"/>
              </w:rPr>
              <w:t>tone 15kHz</w:t>
            </w:r>
          </w:p>
        </w:tc>
        <w:tc>
          <w:tcPr>
            <w:tcW w:w="1800" w:type="dxa"/>
            <w:vAlign w:val="center"/>
          </w:tcPr>
          <w:p w14:paraId="53D82654" w14:textId="77777777" w:rsidR="00553975" w:rsidRPr="002505AD" w:rsidRDefault="00553975" w:rsidP="004B48A9">
            <w:pPr>
              <w:pStyle w:val="TAC"/>
            </w:pPr>
            <w:r w:rsidRPr="002505AD">
              <w:t>12</w:t>
            </w:r>
          </w:p>
        </w:tc>
      </w:tr>
      <w:tr w:rsidR="00553975" w:rsidRPr="002505AD" w14:paraId="665005D4" w14:textId="77777777" w:rsidTr="004B48A9">
        <w:trPr>
          <w:trHeight w:val="590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6891" w14:textId="77777777" w:rsidR="00553975" w:rsidRPr="002505AD" w:rsidRDefault="00553975" w:rsidP="004B48A9">
            <w:pPr>
              <w:pStyle w:val="TAC"/>
            </w:pPr>
            <w:r w:rsidRPr="002505AD">
              <w:t xml:space="preserve">Transmission bandwidth configuration </w:t>
            </w:r>
            <w:r w:rsidRPr="002505AD">
              <w:rPr>
                <w:i/>
              </w:rPr>
              <w:t>N</w:t>
            </w:r>
            <w:r w:rsidRPr="002505AD">
              <w:rPr>
                <w:vertAlign w:val="subscript"/>
              </w:rPr>
              <w:t xml:space="preserve">tone 3.75kHz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6F06" w14:textId="77777777" w:rsidR="00553975" w:rsidRPr="002505AD" w:rsidRDefault="00553975" w:rsidP="004B48A9">
            <w:pPr>
              <w:pStyle w:val="TAC"/>
            </w:pPr>
            <w:r w:rsidRPr="002505AD">
              <w:t>48</w:t>
            </w:r>
          </w:p>
        </w:tc>
      </w:tr>
    </w:tbl>
    <w:p w14:paraId="630C67B5" w14:textId="77777777" w:rsidR="00553975" w:rsidRPr="00BE404A" w:rsidRDefault="00553975" w:rsidP="00553975">
      <w:pPr>
        <w:pStyle w:val="B1"/>
        <w:rPr>
          <w:iCs/>
        </w:rPr>
      </w:pPr>
    </w:p>
    <w:p w14:paraId="22097738" w14:textId="77777777" w:rsidR="0040240E" w:rsidRDefault="0040240E" w:rsidP="0040240E">
      <w:pPr>
        <w:spacing w:after="0"/>
        <w:rPr>
          <w:bCs/>
        </w:rPr>
      </w:pPr>
    </w:p>
    <w:p w14:paraId="69640E7A" w14:textId="13BC7447" w:rsidR="00724C65" w:rsidRPr="002505AD" w:rsidRDefault="00724C65" w:rsidP="00724C65">
      <w:pPr>
        <w:pStyle w:val="TH"/>
      </w:pPr>
      <w:r w:rsidRPr="002505AD">
        <w:t xml:space="preserve">Table </w:t>
      </w:r>
      <w:r>
        <w:t>4.1-</w:t>
      </w:r>
      <w:r w:rsidR="00744E12">
        <w:t>2</w:t>
      </w:r>
      <w:r w:rsidRPr="002505AD">
        <w:t xml:space="preserve">: </w:t>
      </w:r>
      <w:r>
        <w:t>Cat M1</w:t>
      </w:r>
      <w:r w:rsidRPr="002505AD">
        <w:t xml:space="preserve"> configuration N</w:t>
      </w:r>
      <w:r w:rsidRPr="002505AD">
        <w:rPr>
          <w:vertAlign w:val="subscript"/>
        </w:rPr>
        <w:t>RB</w:t>
      </w:r>
      <w:r w:rsidRPr="002505AD">
        <w:t xml:space="preserve"> in E-UTRA channel bandwidths</w:t>
      </w:r>
    </w:p>
    <w:tbl>
      <w:tblPr>
        <w:tblW w:w="3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804"/>
      </w:tblGrid>
      <w:tr w:rsidR="00724C65" w:rsidRPr="002505AD" w14:paraId="32765D37" w14:textId="77777777" w:rsidTr="004B48A9">
        <w:trPr>
          <w:trHeight w:val="20"/>
          <w:jc w:val="center"/>
        </w:trPr>
        <w:tc>
          <w:tcPr>
            <w:tcW w:w="2337" w:type="dxa"/>
            <w:vAlign w:val="center"/>
          </w:tcPr>
          <w:p w14:paraId="3E8C47D2" w14:textId="77777777" w:rsidR="00724C65" w:rsidRPr="002505AD" w:rsidRDefault="00724C65" w:rsidP="004B48A9">
            <w:pPr>
              <w:pStyle w:val="TAH"/>
            </w:pPr>
            <w:r w:rsidRPr="002505AD">
              <w:t>Channel bandwidth BW</w:t>
            </w:r>
            <w:r w:rsidRPr="002505AD">
              <w:rPr>
                <w:vertAlign w:val="subscript"/>
              </w:rPr>
              <w:t>Channel</w:t>
            </w:r>
            <w:r w:rsidRPr="002505AD">
              <w:t xml:space="preserve"> [MHz]</w:t>
            </w:r>
          </w:p>
        </w:tc>
        <w:tc>
          <w:tcPr>
            <w:tcW w:w="804" w:type="dxa"/>
            <w:vAlign w:val="center"/>
          </w:tcPr>
          <w:p w14:paraId="26AC138A" w14:textId="77777777" w:rsidR="00724C65" w:rsidRPr="002505AD" w:rsidRDefault="00724C65" w:rsidP="004B48A9">
            <w:pPr>
              <w:pStyle w:val="TAH"/>
            </w:pPr>
            <w:r w:rsidRPr="002505AD">
              <w:t>1.4</w:t>
            </w:r>
          </w:p>
        </w:tc>
      </w:tr>
      <w:tr w:rsidR="00724C65" w:rsidRPr="002505AD" w14:paraId="6EC4AE68" w14:textId="77777777" w:rsidTr="004B48A9">
        <w:trPr>
          <w:trHeight w:val="20"/>
          <w:jc w:val="center"/>
        </w:trPr>
        <w:tc>
          <w:tcPr>
            <w:tcW w:w="2337" w:type="dxa"/>
            <w:vAlign w:val="center"/>
          </w:tcPr>
          <w:p w14:paraId="01E2D6C9" w14:textId="77777777" w:rsidR="00724C65" w:rsidRPr="002505AD" w:rsidRDefault="00724C65" w:rsidP="004B48A9">
            <w:pPr>
              <w:pStyle w:val="TAC"/>
            </w:pPr>
            <w:r w:rsidRPr="002505AD">
              <w:t>Transmission bandwidth configuration N</w:t>
            </w:r>
            <w:r w:rsidRPr="002505AD">
              <w:rPr>
                <w:vertAlign w:val="subscript"/>
              </w:rPr>
              <w:t>RB</w:t>
            </w:r>
          </w:p>
        </w:tc>
        <w:tc>
          <w:tcPr>
            <w:tcW w:w="804" w:type="dxa"/>
            <w:vAlign w:val="center"/>
          </w:tcPr>
          <w:p w14:paraId="76567B4A" w14:textId="77777777" w:rsidR="00724C65" w:rsidRPr="002505AD" w:rsidRDefault="00724C65" w:rsidP="004B48A9">
            <w:pPr>
              <w:pStyle w:val="TAC"/>
            </w:pPr>
            <w:r w:rsidRPr="002505AD">
              <w:t>6</w:t>
            </w:r>
          </w:p>
        </w:tc>
      </w:tr>
    </w:tbl>
    <w:p w14:paraId="4789268E" w14:textId="2C9668D7" w:rsidR="00886288" w:rsidRDefault="00886288" w:rsidP="0040240E">
      <w:pPr>
        <w:spacing w:after="0"/>
        <w:rPr>
          <w:bCs/>
        </w:rPr>
      </w:pPr>
    </w:p>
    <w:p w14:paraId="2140D587" w14:textId="77777777" w:rsidR="00553975" w:rsidRDefault="00553975" w:rsidP="0040240E">
      <w:pPr>
        <w:spacing w:after="0"/>
        <w:rPr>
          <w:bCs/>
        </w:rPr>
      </w:pPr>
    </w:p>
    <w:p w14:paraId="0887FA94" w14:textId="13F7735E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and Rel-18 and are assumed to be based on the general Core requirements specified for IoT NTN bands 255</w:t>
      </w:r>
      <w:r w:rsidRPr="00E776A9">
        <w:t>.</w:t>
      </w:r>
    </w:p>
    <w:p w14:paraId="3A1EDA41" w14:textId="728F8FAE" w:rsidR="00980B7F" w:rsidRPr="00E776A9" w:rsidRDefault="00980B7F" w:rsidP="00980B7F">
      <w:pPr>
        <w:spacing w:after="0"/>
      </w:pPr>
      <w:r w:rsidRPr="00E776A9">
        <w:t>The specification work of this WI shall:</w:t>
      </w:r>
    </w:p>
    <w:p w14:paraId="4CA7D058" w14:textId="77777777" w:rsidR="00980B7F" w:rsidRPr="00E776A9" w:rsidRDefault="00980B7F" w:rsidP="00980B7F">
      <w:pPr>
        <w:numPr>
          <w:ilvl w:val="0"/>
          <w:numId w:val="8"/>
        </w:numPr>
        <w:spacing w:before="120" w:after="0"/>
        <w:ind w:left="709" w:hanging="301"/>
      </w:pPr>
      <w:r w:rsidRPr="00E776A9">
        <w:t xml:space="preserve">Be limited to </w:t>
      </w:r>
      <w:r>
        <w:t xml:space="preserve">FDD </w:t>
      </w:r>
      <w:r w:rsidRPr="00E776A9">
        <w:t>requirements applicable for NB1/NB2 and Cat-M1 UE categories</w:t>
      </w:r>
      <w:r>
        <w:t xml:space="preserve"> (</w:t>
      </w:r>
      <w:r w:rsidRPr="00011D7B">
        <w:t>HD-FDD and FD-FDD</w:t>
      </w:r>
      <w:r>
        <w:t xml:space="preserve"> for Cat-M1), and to standalone operation</w:t>
      </w:r>
      <w:r w:rsidRPr="00E776A9">
        <w:t>.</w:t>
      </w:r>
    </w:p>
    <w:p w14:paraId="5CF0ACEA" w14:textId="7C20E119" w:rsidR="00980B7F" w:rsidRPr="00E776A9" w:rsidRDefault="00980B7F" w:rsidP="00980B7F">
      <w:pPr>
        <w:numPr>
          <w:ilvl w:val="0"/>
          <w:numId w:val="8"/>
        </w:numPr>
        <w:spacing w:before="120" w:after="0"/>
        <w:ind w:left="709" w:hanging="301"/>
      </w:pPr>
      <w:r w:rsidRPr="00E776A9">
        <w:t xml:space="preserve">Re-use the framework and requirements from NB-IoT/eMTC, as well as </w:t>
      </w:r>
      <w:r>
        <w:t>existing IoT</w:t>
      </w:r>
      <w:r w:rsidRPr="00E776A9">
        <w:t xml:space="preserve"> NTN requirements, where applicable. </w:t>
      </w:r>
    </w:p>
    <w:p w14:paraId="10E0BE79" w14:textId="18F7EE78" w:rsidR="00980B7F" w:rsidRDefault="00980B7F" w:rsidP="0040240E">
      <w:pPr>
        <w:spacing w:after="0"/>
        <w:rPr>
          <w:bCs/>
        </w:rPr>
      </w:pPr>
    </w:p>
    <w:p w14:paraId="7A842225" w14:textId="77777777" w:rsidR="00980B7F" w:rsidRDefault="00980B7F" w:rsidP="0040240E">
      <w:pPr>
        <w:spacing w:after="0"/>
        <w:rPr>
          <w:bCs/>
        </w:rPr>
      </w:pP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1AD15BE0" w:rsidR="00DD1BBD" w:rsidRPr="00886288" w:rsidRDefault="00886288" w:rsidP="009E1B00">
      <w:pPr>
        <w:pStyle w:val="B1"/>
      </w:pPr>
      <w:r>
        <w:t>-</w:t>
      </w:r>
      <w:r>
        <w:tab/>
      </w:r>
      <w:r w:rsidR="00B3583E">
        <w:t>TBD</w:t>
      </w:r>
      <w:r w:rsidR="009E1B00">
        <w:t>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DAD7538" w14:textId="77777777" w:rsidTr="004E5137">
        <w:tc>
          <w:tcPr>
            <w:tcW w:w="1617" w:type="dxa"/>
          </w:tcPr>
          <w:p w14:paraId="1CC462B0" w14:textId="77777777" w:rsidR="00FF3F0C" w:rsidRPr="00FF3F0C" w:rsidRDefault="002F7F91" w:rsidP="008B519F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350AAA0B" w14:textId="77777777" w:rsidR="00BB5EBF" w:rsidRPr="00251D80" w:rsidRDefault="002F7F91" w:rsidP="00BB5EBF">
            <w:pPr>
              <w:spacing w:after="0"/>
              <w:rPr>
                <w:i/>
              </w:rPr>
            </w:pPr>
            <w:r>
              <w:rPr>
                <w:i/>
              </w:rPr>
              <w:t>TR 37.xxx</w:t>
            </w:r>
          </w:p>
        </w:tc>
        <w:tc>
          <w:tcPr>
            <w:tcW w:w="2409" w:type="dxa"/>
          </w:tcPr>
          <w:p w14:paraId="752A32FF" w14:textId="77777777" w:rsidR="00FF3F0C" w:rsidRPr="00251D80" w:rsidRDefault="004E5137" w:rsidP="00CF6810">
            <w:pPr>
              <w:spacing w:after="0"/>
              <w:rPr>
                <w:i/>
              </w:rPr>
            </w:pPr>
            <w:r>
              <w:rPr>
                <w:i/>
              </w:rPr>
              <w:t>NTN L-/S-band</w:t>
            </w:r>
          </w:p>
        </w:tc>
        <w:tc>
          <w:tcPr>
            <w:tcW w:w="1134" w:type="dxa"/>
          </w:tcPr>
          <w:p w14:paraId="6EF35A05" w14:textId="77777777" w:rsidR="00FF3F0C" w:rsidRPr="00251D80" w:rsidRDefault="004E5137" w:rsidP="009B493F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08D1558D" w14:textId="77777777" w:rsidR="00FF3F0C" w:rsidRPr="00251D80" w:rsidRDefault="002F7F91" w:rsidP="009B493F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r w:rsidR="004E5137">
              <w:rPr>
                <w:i/>
              </w:rPr>
              <w:t>2</w:t>
            </w:r>
            <w:r w:rsidRPr="002F7F91">
              <w:rPr>
                <w:i/>
              </w:rPr>
              <w:t xml:space="preserve"> </w:t>
            </w:r>
          </w:p>
        </w:tc>
        <w:tc>
          <w:tcPr>
            <w:tcW w:w="1985" w:type="dxa"/>
          </w:tcPr>
          <w:p w14:paraId="61CBACB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072C177" w14:textId="77777777" w:rsidTr="004E5137">
        <w:tc>
          <w:tcPr>
            <w:tcW w:w="1617" w:type="dxa"/>
          </w:tcPr>
          <w:p w14:paraId="6276BA89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FDF07C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2A39B68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31D43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4A10411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985" w:type="dxa"/>
          </w:tcPr>
          <w:p w14:paraId="0025AD37" w14:textId="77777777" w:rsidR="002D5886" w:rsidRPr="00251D80" w:rsidRDefault="002D5886" w:rsidP="002D5886">
            <w:pPr>
              <w:pStyle w:val="TAL"/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92C96" w:rsidRPr="00251D80" w14:paraId="673A4DA2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6E0DE49D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</w:t>
            </w:r>
            <w:r>
              <w:rPr>
                <w:iCs/>
              </w:rPr>
              <w:t>6</w:t>
            </w:r>
            <w:r w:rsidRPr="00410424">
              <w:rPr>
                <w:iCs/>
              </w:rPr>
              <w:t>.10</w:t>
            </w:r>
            <w:r>
              <w:rPr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77777777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Support for a new NTN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4A77E693" w:rsidR="00092C96" w:rsidRPr="00410424" w:rsidRDefault="00092C96" w:rsidP="00092C96">
            <w:pPr>
              <w:spacing w:after="0"/>
              <w:rPr>
                <w:iCs/>
              </w:rPr>
            </w:pPr>
            <w:r>
              <w:rPr>
                <w:iCs/>
              </w:rPr>
              <w:t>TBD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77777777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092C96" w:rsidRPr="00251D80" w14:paraId="3689AC51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1A2" w14:textId="48190673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>
              <w:rPr>
                <w:rFonts w:ascii="Times New Roman" w:hAnsi="Times New Roman"/>
                <w:iCs/>
                <w:sz w:val="20"/>
              </w:rPr>
              <w:t>6</w:t>
            </w:r>
            <w:r w:rsidRPr="00410424">
              <w:rPr>
                <w:rFonts w:ascii="Times New Roman" w:hAnsi="Times New Roman"/>
                <w:iCs/>
                <w:sz w:val="20"/>
              </w:rPr>
              <w:t>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F45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Support for a new NTN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E42" w14:textId="40A84205" w:rsidR="00092C96" w:rsidRPr="00410424" w:rsidRDefault="00092C96" w:rsidP="00092C96">
            <w:pPr>
              <w:spacing w:after="0"/>
              <w:rPr>
                <w:iCs/>
              </w:rPr>
            </w:pPr>
            <w:r>
              <w:rPr>
                <w:iCs/>
              </w:rPr>
              <w:t>TBD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98D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092C96" w:rsidRPr="00251D80" w14:paraId="0F0C623D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2925A7EA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>
              <w:rPr>
                <w:rFonts w:ascii="Times New Roman" w:hAnsi="Times New Roman"/>
                <w:iCs/>
                <w:sz w:val="20"/>
              </w:rPr>
              <w:t>6</w:t>
            </w:r>
            <w:r w:rsidRPr="00410424">
              <w:rPr>
                <w:rFonts w:ascii="Times New Roman" w:hAnsi="Times New Roman"/>
                <w:iCs/>
                <w:sz w:val="20"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Support for a new NTN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2C04A3D6" w:rsidR="00092C96" w:rsidRPr="00410424" w:rsidRDefault="00092C96" w:rsidP="00092C96">
            <w:pPr>
              <w:spacing w:after="0"/>
              <w:rPr>
                <w:iCs/>
              </w:rPr>
            </w:pPr>
            <w:r>
              <w:rPr>
                <w:iCs/>
              </w:rPr>
              <w:t>TBD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092C96" w:rsidRPr="00251D80" w14:paraId="34DDCF67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5DD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F8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B55" w14:textId="77777777" w:rsidR="00092C96" w:rsidRPr="00410424" w:rsidRDefault="00092C96" w:rsidP="00092C96">
            <w:pPr>
              <w:spacing w:after="0"/>
              <w:rPr>
                <w:iCs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288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  <w:tr w:rsidR="00092C96" w:rsidRPr="00251D80" w14:paraId="17FE41A1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6DA6" w14:textId="3E97534D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>
              <w:rPr>
                <w:rFonts w:ascii="Times New Roman" w:hAnsi="Times New Roman"/>
                <w:iCs/>
                <w:sz w:val="20"/>
              </w:rPr>
              <w:t>6</w:t>
            </w:r>
            <w:r w:rsidRPr="00410424">
              <w:rPr>
                <w:rFonts w:ascii="Times New Roman" w:hAnsi="Times New Roman"/>
                <w:iCs/>
                <w:sz w:val="20"/>
              </w:rPr>
              <w:t>.10</w:t>
            </w:r>
            <w:r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3ADE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Support for a new NTN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2E03" w14:textId="3E6B5EA3" w:rsidR="00092C96" w:rsidRPr="00410424" w:rsidRDefault="00092C96" w:rsidP="00092C96">
            <w:pPr>
              <w:spacing w:after="0"/>
              <w:rPr>
                <w:iCs/>
              </w:rPr>
            </w:pPr>
            <w:r>
              <w:rPr>
                <w:iCs/>
              </w:rPr>
              <w:t>TBD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15A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  <w:tr w:rsidR="00092C96" w:rsidRPr="00251D80" w14:paraId="51D05011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7F5A" w14:textId="5A640FA8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>
              <w:rPr>
                <w:rFonts w:ascii="Times New Roman" w:hAnsi="Times New Roman"/>
                <w:iCs/>
                <w:sz w:val="20"/>
              </w:rPr>
              <w:t>6</w:t>
            </w:r>
            <w:r w:rsidRPr="00410424">
              <w:rPr>
                <w:rFonts w:ascii="Times New Roman" w:hAnsi="Times New Roman"/>
                <w:iCs/>
                <w:sz w:val="20"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C92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Support for a new NTN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04D1" w14:textId="68F62255" w:rsidR="00092C96" w:rsidRPr="00410424" w:rsidRDefault="00092C96" w:rsidP="00092C96">
            <w:pPr>
              <w:spacing w:after="0"/>
              <w:rPr>
                <w:iCs/>
              </w:rPr>
            </w:pPr>
            <w:r>
              <w:rPr>
                <w:iCs/>
              </w:rPr>
              <w:t>TBD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8F6E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  <w:tr w:rsidR="00092C96" w:rsidRPr="00251D80" w14:paraId="07BE2097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859A" w14:textId="12DD111E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72603">
              <w:rPr>
                <w:rFonts w:ascii="Times New Roman" w:hAnsi="Times New Roman"/>
                <w:iCs/>
                <w:sz w:val="20"/>
              </w:rPr>
              <w:t>6</w:t>
            </w:r>
            <w:r w:rsidRPr="00410424">
              <w:rPr>
                <w:rFonts w:ascii="Times New Roman" w:hAnsi="Times New Roman"/>
                <w:iCs/>
                <w:sz w:val="20"/>
              </w:rPr>
              <w:t>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E39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Support for a new NTN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3347" w14:textId="1B9F5A1D" w:rsidR="00092C96" w:rsidRPr="00410424" w:rsidRDefault="00092C96" w:rsidP="00092C96">
            <w:pPr>
              <w:spacing w:after="0"/>
              <w:rPr>
                <w:iCs/>
              </w:rPr>
            </w:pPr>
            <w:r>
              <w:rPr>
                <w:iCs/>
              </w:rPr>
              <w:t>TBD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D3ED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  <w:tr w:rsidR="00092C96" w:rsidRPr="00251D80" w14:paraId="3A6D37A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324D32E4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72603">
              <w:rPr>
                <w:rFonts w:ascii="Times New Roman" w:hAnsi="Times New Roman"/>
                <w:iCs/>
                <w:sz w:val="20"/>
              </w:rPr>
              <w:t>6</w:t>
            </w:r>
            <w:r w:rsidRPr="00410424">
              <w:rPr>
                <w:rFonts w:ascii="Times New Roman" w:hAnsi="Times New Roman"/>
                <w:iCs/>
                <w:sz w:val="20"/>
              </w:rPr>
              <w:t>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Support for a new NTN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58FA8369" w:rsidR="00092C96" w:rsidRPr="00410424" w:rsidRDefault="00092C96" w:rsidP="00092C96">
            <w:pPr>
              <w:spacing w:after="0"/>
              <w:rPr>
                <w:iCs/>
              </w:rPr>
            </w:pPr>
            <w:r>
              <w:rPr>
                <w:iCs/>
              </w:rPr>
              <w:t>TBD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AB3C6F8" w:rsidR="00AC6C3C" w:rsidRDefault="00622ADC" w:rsidP="00AC6C3C">
      <w:pPr>
        <w:ind w:right="-99"/>
        <w:rPr>
          <w:i/>
        </w:rPr>
      </w:pPr>
      <w:r>
        <w:rPr>
          <w:i/>
        </w:rPr>
        <w:t>TBD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r>
              <w:t>Mediatek</w:t>
            </w:r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7777777" w:rsidR="00622ADC" w:rsidRDefault="00622ADC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793AF" w14:textId="77777777" w:rsidR="00EC12D0" w:rsidRDefault="00EC12D0">
      <w:r>
        <w:separator/>
      </w:r>
    </w:p>
  </w:endnote>
  <w:endnote w:type="continuationSeparator" w:id="0">
    <w:p w14:paraId="0305AF5A" w14:textId="77777777" w:rsidR="00EC12D0" w:rsidRDefault="00EC12D0">
      <w:r>
        <w:continuationSeparator/>
      </w:r>
    </w:p>
  </w:endnote>
  <w:endnote w:type="continuationNotice" w:id="1">
    <w:p w14:paraId="794661D2" w14:textId="77777777" w:rsidR="00EC12D0" w:rsidRDefault="00EC12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0C5D0636" w:rsidR="00C62767" w:rsidRDefault="0052761C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68A1B320" wp14:editId="125CC77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8c4540df84f6fd88bcf41873" descr="{&quot;HashCode&quot;:513532738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1F2F0" w14:textId="22B1A30D" w:rsidR="0052761C" w:rsidRPr="0052761C" w:rsidRDefault="0052761C" w:rsidP="0052761C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2761C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A1B320" id="_x0000_t202" coordsize="21600,21600" o:spt="202" path="m,l,21600r21600,l21600,xe">
              <v:stroke joinstyle="miter"/>
              <v:path gradientshapeok="t" o:connecttype="rect"/>
            </v:shapetype>
            <v:shape id="MSIPCM8c4540df84f6fd88bcf41873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XsSekuIBAACaAwAADgAAAAAAAAAAAAAAAAAuAgAAZHJzL2Uyb0RvYy54bWxQSwECLQAU&#10;AAYACAAAACEAbsFuU90AAAALAQAADwAAAAAAAAAAAAAAAAA8BAAAZHJzL2Rvd25yZXYueG1sUEsF&#10;BgAAAAAEAAQA8wAAAEYFAAAAAA==&#10;" o:allowincell="f" filled="f" stroked="f">
              <v:textbox inset="20pt,0,,0">
                <w:txbxContent>
                  <w:p w14:paraId="2261F2F0" w14:textId="22B1A30D" w:rsidR="0052761C" w:rsidRPr="0052761C" w:rsidRDefault="0052761C" w:rsidP="0052761C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2761C"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C62767">
      <w:t>2</w:t>
    </w:r>
    <w:r w:rsidR="00C6276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66A30" w14:textId="77777777" w:rsidR="00EC12D0" w:rsidRDefault="00EC12D0">
      <w:r>
        <w:separator/>
      </w:r>
    </w:p>
  </w:footnote>
  <w:footnote w:type="continuationSeparator" w:id="0">
    <w:p w14:paraId="69A97BF9" w14:textId="77777777" w:rsidR="00EC12D0" w:rsidRDefault="00EC12D0">
      <w:r>
        <w:continuationSeparator/>
      </w:r>
    </w:p>
  </w:footnote>
  <w:footnote w:type="continuationNotice" w:id="1">
    <w:p w14:paraId="4D817B56" w14:textId="77777777" w:rsidR="00EC12D0" w:rsidRDefault="00EC12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0C4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5C26"/>
    <w:rsid w:val="00092C96"/>
    <w:rsid w:val="000A3125"/>
    <w:rsid w:val="000B0519"/>
    <w:rsid w:val="000B1ABD"/>
    <w:rsid w:val="000B61FD"/>
    <w:rsid w:val="000C0BF7"/>
    <w:rsid w:val="000C5FE3"/>
    <w:rsid w:val="000D122A"/>
    <w:rsid w:val="000D251B"/>
    <w:rsid w:val="000E55AD"/>
    <w:rsid w:val="000E630D"/>
    <w:rsid w:val="001001BD"/>
    <w:rsid w:val="00101936"/>
    <w:rsid w:val="00102222"/>
    <w:rsid w:val="0011523B"/>
    <w:rsid w:val="00120541"/>
    <w:rsid w:val="001211F3"/>
    <w:rsid w:val="00127B5D"/>
    <w:rsid w:val="001527AF"/>
    <w:rsid w:val="00157456"/>
    <w:rsid w:val="001621DC"/>
    <w:rsid w:val="00163676"/>
    <w:rsid w:val="00166818"/>
    <w:rsid w:val="00171925"/>
    <w:rsid w:val="00173998"/>
    <w:rsid w:val="00174617"/>
    <w:rsid w:val="001759A7"/>
    <w:rsid w:val="001808F9"/>
    <w:rsid w:val="001856D0"/>
    <w:rsid w:val="00195D1B"/>
    <w:rsid w:val="001A4192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7BC7"/>
    <w:rsid w:val="00240DCD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135"/>
    <w:rsid w:val="00294B7D"/>
    <w:rsid w:val="002C1857"/>
    <w:rsid w:val="002C1C50"/>
    <w:rsid w:val="002D1D1C"/>
    <w:rsid w:val="002D5886"/>
    <w:rsid w:val="002E6A7D"/>
    <w:rsid w:val="002E7A9E"/>
    <w:rsid w:val="002F3C41"/>
    <w:rsid w:val="002F6362"/>
    <w:rsid w:val="002F6C5C"/>
    <w:rsid w:val="002F7DD4"/>
    <w:rsid w:val="002F7F91"/>
    <w:rsid w:val="002F7FBA"/>
    <w:rsid w:val="0030045C"/>
    <w:rsid w:val="00306AE2"/>
    <w:rsid w:val="00307C07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355B"/>
    <w:rsid w:val="003D62A9"/>
    <w:rsid w:val="003E3B09"/>
    <w:rsid w:val="003F04C7"/>
    <w:rsid w:val="003F268E"/>
    <w:rsid w:val="003F7142"/>
    <w:rsid w:val="003F7B3D"/>
    <w:rsid w:val="004008C9"/>
    <w:rsid w:val="0040240E"/>
    <w:rsid w:val="00410424"/>
    <w:rsid w:val="00411698"/>
    <w:rsid w:val="00414164"/>
    <w:rsid w:val="0041789B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B04D2"/>
    <w:rsid w:val="005B462E"/>
    <w:rsid w:val="005C29F7"/>
    <w:rsid w:val="005C4F58"/>
    <w:rsid w:val="005C5E8D"/>
    <w:rsid w:val="005C78F2"/>
    <w:rsid w:val="005D057C"/>
    <w:rsid w:val="005D3FEC"/>
    <w:rsid w:val="005D44BE"/>
    <w:rsid w:val="005E088B"/>
    <w:rsid w:val="005E46BE"/>
    <w:rsid w:val="005F2362"/>
    <w:rsid w:val="005F336F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A0EF8"/>
    <w:rsid w:val="006A45BA"/>
    <w:rsid w:val="006B17DC"/>
    <w:rsid w:val="006B4280"/>
    <w:rsid w:val="006B4B1C"/>
    <w:rsid w:val="006B6EAA"/>
    <w:rsid w:val="006C4991"/>
    <w:rsid w:val="006C7D08"/>
    <w:rsid w:val="006E0F19"/>
    <w:rsid w:val="006E17BD"/>
    <w:rsid w:val="006E1FDA"/>
    <w:rsid w:val="006E5E87"/>
    <w:rsid w:val="006F2155"/>
    <w:rsid w:val="00706A1A"/>
    <w:rsid w:val="00707673"/>
    <w:rsid w:val="007162BE"/>
    <w:rsid w:val="00722267"/>
    <w:rsid w:val="00724C65"/>
    <w:rsid w:val="00731EA1"/>
    <w:rsid w:val="00744E12"/>
    <w:rsid w:val="007460A0"/>
    <w:rsid w:val="00746F46"/>
    <w:rsid w:val="0075252A"/>
    <w:rsid w:val="00761A50"/>
    <w:rsid w:val="0076388B"/>
    <w:rsid w:val="00763C2B"/>
    <w:rsid w:val="00764B84"/>
    <w:rsid w:val="00765028"/>
    <w:rsid w:val="0076713E"/>
    <w:rsid w:val="007739FA"/>
    <w:rsid w:val="0078034D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7E14"/>
    <w:rsid w:val="007D03D2"/>
    <w:rsid w:val="007D1AB2"/>
    <w:rsid w:val="007D36CF"/>
    <w:rsid w:val="007F522E"/>
    <w:rsid w:val="007F7421"/>
    <w:rsid w:val="00801F7F"/>
    <w:rsid w:val="00802FBE"/>
    <w:rsid w:val="008112A8"/>
    <w:rsid w:val="00813C1F"/>
    <w:rsid w:val="0082358B"/>
    <w:rsid w:val="00834A60"/>
    <w:rsid w:val="00837E41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922FCB"/>
    <w:rsid w:val="0093077E"/>
    <w:rsid w:val="00935CB0"/>
    <w:rsid w:val="00935DAA"/>
    <w:rsid w:val="009428A9"/>
    <w:rsid w:val="009437A2"/>
    <w:rsid w:val="00944B28"/>
    <w:rsid w:val="0094580D"/>
    <w:rsid w:val="00950560"/>
    <w:rsid w:val="0095197A"/>
    <w:rsid w:val="0095322B"/>
    <w:rsid w:val="00953E83"/>
    <w:rsid w:val="00967838"/>
    <w:rsid w:val="00980B7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28D"/>
    <w:rsid w:val="009C0ABD"/>
    <w:rsid w:val="009C2977"/>
    <w:rsid w:val="009C2DCC"/>
    <w:rsid w:val="009D23B2"/>
    <w:rsid w:val="009E1B00"/>
    <w:rsid w:val="009E2E90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9081F"/>
    <w:rsid w:val="00A9188C"/>
    <w:rsid w:val="00A936B5"/>
    <w:rsid w:val="00A9489E"/>
    <w:rsid w:val="00A97002"/>
    <w:rsid w:val="00A97A52"/>
    <w:rsid w:val="00AA0D6A"/>
    <w:rsid w:val="00AB58BF"/>
    <w:rsid w:val="00AC2409"/>
    <w:rsid w:val="00AC5B8B"/>
    <w:rsid w:val="00AC6C3C"/>
    <w:rsid w:val="00AD0751"/>
    <w:rsid w:val="00AD1D51"/>
    <w:rsid w:val="00AD77C4"/>
    <w:rsid w:val="00AE25BF"/>
    <w:rsid w:val="00AF0C13"/>
    <w:rsid w:val="00B01ACB"/>
    <w:rsid w:val="00B03AF5"/>
    <w:rsid w:val="00B03C01"/>
    <w:rsid w:val="00B078D6"/>
    <w:rsid w:val="00B11D0F"/>
    <w:rsid w:val="00B1248D"/>
    <w:rsid w:val="00B14709"/>
    <w:rsid w:val="00B2743D"/>
    <w:rsid w:val="00B3015C"/>
    <w:rsid w:val="00B344D8"/>
    <w:rsid w:val="00B3583E"/>
    <w:rsid w:val="00B55FA0"/>
    <w:rsid w:val="00B567D1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C54"/>
    <w:rsid w:val="00BA4095"/>
    <w:rsid w:val="00BA5B43"/>
    <w:rsid w:val="00BB2BFA"/>
    <w:rsid w:val="00BB3432"/>
    <w:rsid w:val="00BB5EBF"/>
    <w:rsid w:val="00BC5590"/>
    <w:rsid w:val="00BC642A"/>
    <w:rsid w:val="00BE404A"/>
    <w:rsid w:val="00BE42F3"/>
    <w:rsid w:val="00BE43AA"/>
    <w:rsid w:val="00BF7C9D"/>
    <w:rsid w:val="00C01E8C"/>
    <w:rsid w:val="00C02DF6"/>
    <w:rsid w:val="00C03E01"/>
    <w:rsid w:val="00C114B7"/>
    <w:rsid w:val="00C16FA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52DD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7416"/>
    <w:rsid w:val="00D80FC6"/>
    <w:rsid w:val="00D8707A"/>
    <w:rsid w:val="00D903CF"/>
    <w:rsid w:val="00D94917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D017C"/>
    <w:rsid w:val="00DD1BBD"/>
    <w:rsid w:val="00DD397A"/>
    <w:rsid w:val="00DD47EC"/>
    <w:rsid w:val="00DD58B7"/>
    <w:rsid w:val="00DD654F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D51"/>
    <w:rsid w:val="00E57E7D"/>
    <w:rsid w:val="00E70355"/>
    <w:rsid w:val="00E77D02"/>
    <w:rsid w:val="00E84CD8"/>
    <w:rsid w:val="00E90B85"/>
    <w:rsid w:val="00E91679"/>
    <w:rsid w:val="00E92452"/>
    <w:rsid w:val="00E94CC1"/>
    <w:rsid w:val="00E96431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3D11"/>
    <w:rsid w:val="00F85B29"/>
    <w:rsid w:val="00F921F1"/>
    <w:rsid w:val="00FB127E"/>
    <w:rsid w:val="00FC0804"/>
    <w:rsid w:val="00FC3B6D"/>
    <w:rsid w:val="00FD3A4E"/>
    <w:rsid w:val="00FF3F0C"/>
    <w:rsid w:val="00FF4BBE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4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45</cp:revision>
  <cp:lastPrinted>2000-02-29T11:31:00Z</cp:lastPrinted>
  <dcterms:created xsi:type="dcterms:W3CDTF">2023-03-10T14:12:00Z</dcterms:created>
  <dcterms:modified xsi:type="dcterms:W3CDTF">2023-03-13T20:02:00Z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2023-03-13T20:02:01Z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d713aa6b-5a25-4f1d-8d38-ce55869055f2</vt:lpwstr>
  </property>
  <property fmtid="{D5CDD505-2E9C-101B-9397-08002B2CF9AE}" pid="15" name="MSIP_Label_67f73250-91c3-4058-a7be-ac7b98891567_ContentBits">
    <vt:lpwstr>2</vt:lpwstr>
  </property>
</Properties>
</file>